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65E4D" w14:textId="77777777" w:rsidR="0039665B" w:rsidRDefault="0039665B">
      <w:r>
        <w:rPr>
          <w:rFonts w:hint="eastAsia"/>
        </w:rPr>
        <w:t>様式第</w:t>
      </w:r>
      <w:r>
        <w:t>10</w:t>
      </w:r>
      <w:r>
        <w:rPr>
          <w:rFonts w:hint="eastAsia"/>
        </w:rPr>
        <w:t>号</w:t>
      </w:r>
      <w:r>
        <w:t>(</w:t>
      </w:r>
      <w:r>
        <w:rPr>
          <w:rFonts w:hint="eastAsia"/>
        </w:rPr>
        <w:t>第</w:t>
      </w:r>
      <w:r>
        <w:t>8</w:t>
      </w:r>
      <w:r>
        <w:rPr>
          <w:rFonts w:hint="eastAsia"/>
        </w:rPr>
        <w:t>条関係</w:t>
      </w:r>
      <w:r>
        <w:t>)</w:t>
      </w:r>
    </w:p>
    <w:p w14:paraId="201C89D0" w14:textId="77777777" w:rsidR="0039665B" w:rsidRPr="00C15501" w:rsidRDefault="0039665B">
      <w:pPr>
        <w:rPr>
          <w:sz w:val="24"/>
          <w:szCs w:val="24"/>
        </w:rPr>
      </w:pPr>
    </w:p>
    <w:p w14:paraId="01DFC23D" w14:textId="77777777" w:rsidR="0039665B" w:rsidRDefault="0039665B">
      <w:pPr>
        <w:jc w:val="center"/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>機関紙誌届出書</w:t>
      </w:r>
    </w:p>
    <w:p w14:paraId="002B5131" w14:textId="77777777" w:rsidR="00C15501" w:rsidRPr="00C15501" w:rsidRDefault="00C15501">
      <w:pPr>
        <w:jc w:val="center"/>
        <w:textAlignment w:val="center"/>
        <w:rPr>
          <w:sz w:val="24"/>
          <w:szCs w:val="24"/>
        </w:rPr>
      </w:pPr>
    </w:p>
    <w:p w14:paraId="18D66CAB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公職選挙法第</w:t>
      </w:r>
      <w:r w:rsidRPr="00C15501">
        <w:rPr>
          <w:sz w:val="24"/>
          <w:szCs w:val="24"/>
        </w:rPr>
        <w:t>201</w:t>
      </w:r>
      <w:r w:rsidRPr="00C15501">
        <w:rPr>
          <w:rFonts w:hint="eastAsia"/>
          <w:sz w:val="24"/>
          <w:szCs w:val="24"/>
        </w:rPr>
        <w:t>条の</w:t>
      </w:r>
      <w:r w:rsidRPr="00C15501">
        <w:rPr>
          <w:sz w:val="24"/>
          <w:szCs w:val="24"/>
        </w:rPr>
        <w:t>15</w:t>
      </w:r>
      <w:r w:rsidRPr="00C15501">
        <w:rPr>
          <w:rFonts w:hint="eastAsia"/>
          <w:sz w:val="24"/>
          <w:szCs w:val="24"/>
        </w:rPr>
        <w:t>の規定の適用を受ける本政党</w:t>
      </w:r>
      <w:r w:rsidRPr="00C15501">
        <w:rPr>
          <w:sz w:val="24"/>
          <w:szCs w:val="24"/>
        </w:rPr>
        <w:t>(</w:t>
      </w:r>
      <w:r w:rsidRPr="00C15501">
        <w:rPr>
          <w:rFonts w:hint="eastAsia"/>
          <w:sz w:val="24"/>
          <w:szCs w:val="24"/>
        </w:rPr>
        <w:t>会、連盟等</w:t>
      </w:r>
      <w:r w:rsidRPr="00C15501">
        <w:rPr>
          <w:sz w:val="24"/>
          <w:szCs w:val="24"/>
        </w:rPr>
        <w:t>)</w:t>
      </w:r>
      <w:r w:rsidRPr="00C15501">
        <w:rPr>
          <w:rFonts w:hint="eastAsia"/>
          <w:sz w:val="24"/>
          <w:szCs w:val="24"/>
        </w:rPr>
        <w:t>が発行する機関新聞紙</w:t>
      </w:r>
      <w:r w:rsidRPr="00C15501">
        <w:rPr>
          <w:sz w:val="24"/>
          <w:szCs w:val="24"/>
        </w:rPr>
        <w:t>(</w:t>
      </w:r>
      <w:r w:rsidRPr="00C15501">
        <w:rPr>
          <w:rFonts w:hint="eastAsia"/>
          <w:sz w:val="24"/>
          <w:szCs w:val="24"/>
        </w:rPr>
        <w:t>機関雑誌</w:t>
      </w:r>
      <w:r w:rsidRPr="00C15501">
        <w:rPr>
          <w:sz w:val="24"/>
          <w:szCs w:val="24"/>
        </w:rPr>
        <w:t>)</w:t>
      </w:r>
      <w:r w:rsidRPr="00C15501">
        <w:rPr>
          <w:rFonts w:hint="eastAsia"/>
          <w:sz w:val="24"/>
          <w:szCs w:val="24"/>
        </w:rPr>
        <w:t>を次のとおり届け出ます。</w:t>
      </w:r>
    </w:p>
    <w:p w14:paraId="75139881" w14:textId="77777777" w:rsidR="0039665B" w:rsidRPr="00C15501" w:rsidRDefault="0039665B">
      <w:pPr>
        <w:rPr>
          <w:sz w:val="24"/>
          <w:szCs w:val="24"/>
        </w:rPr>
      </w:pPr>
    </w:p>
    <w:p w14:paraId="0BCE8C3F" w14:textId="77777777" w:rsidR="0039665B" w:rsidRPr="00C15501" w:rsidRDefault="00222337">
      <w:pPr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　</w:t>
      </w:r>
      <w:r w:rsidR="00C15501">
        <w:rPr>
          <w:rFonts w:hint="eastAsia"/>
          <w:sz w:val="24"/>
          <w:szCs w:val="24"/>
        </w:rPr>
        <w:t>令和</w:t>
      </w:r>
      <w:r w:rsidR="00655330">
        <w:rPr>
          <w:rFonts w:hint="eastAsia"/>
          <w:sz w:val="24"/>
          <w:szCs w:val="24"/>
        </w:rPr>
        <w:t xml:space="preserve">　　</w:t>
      </w:r>
      <w:r w:rsidR="0039665B" w:rsidRPr="00C15501">
        <w:rPr>
          <w:rFonts w:hint="eastAsia"/>
          <w:sz w:val="24"/>
          <w:szCs w:val="24"/>
        </w:rPr>
        <w:t>年　　月　　日</w:t>
      </w:r>
    </w:p>
    <w:p w14:paraId="0DE6F846" w14:textId="77777777" w:rsidR="0039665B" w:rsidRPr="00C15501" w:rsidRDefault="0039665B">
      <w:pPr>
        <w:rPr>
          <w:sz w:val="24"/>
          <w:szCs w:val="24"/>
        </w:rPr>
      </w:pPr>
    </w:p>
    <w:p w14:paraId="70CF4F6C" w14:textId="77777777" w:rsidR="0039665B" w:rsidRPr="00C15501" w:rsidRDefault="0039665B">
      <w:pPr>
        <w:rPr>
          <w:sz w:val="24"/>
          <w:szCs w:val="24"/>
        </w:rPr>
      </w:pPr>
    </w:p>
    <w:p w14:paraId="5C26D2B3" w14:textId="77777777" w:rsidR="0039665B" w:rsidRPr="00C15501" w:rsidRDefault="0039665B">
      <w:pPr>
        <w:jc w:val="right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政治団体名　　　</w:t>
      </w:r>
      <w:r w:rsidR="00222337" w:rsidRPr="00C15501">
        <w:rPr>
          <w:rFonts w:hint="eastAsia"/>
          <w:sz w:val="24"/>
          <w:szCs w:val="24"/>
        </w:rPr>
        <w:t xml:space="preserve">　　</w:t>
      </w:r>
      <w:r w:rsidRPr="00C15501">
        <w:rPr>
          <w:rFonts w:hint="eastAsia"/>
          <w:sz w:val="24"/>
          <w:szCs w:val="24"/>
        </w:rPr>
        <w:t xml:space="preserve">　　　　　　　　　　　</w:t>
      </w:r>
    </w:p>
    <w:p w14:paraId="586E0F97" w14:textId="77777777" w:rsidR="0039665B" w:rsidRPr="00C15501" w:rsidRDefault="0039665B">
      <w:pPr>
        <w:jc w:val="right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事務所所在地　　　　　</w:t>
      </w:r>
      <w:r w:rsidR="00222337" w:rsidRPr="00C15501">
        <w:rPr>
          <w:rFonts w:hint="eastAsia"/>
          <w:sz w:val="24"/>
          <w:szCs w:val="24"/>
        </w:rPr>
        <w:t xml:space="preserve">　　</w:t>
      </w:r>
      <w:r w:rsidRPr="00C15501">
        <w:rPr>
          <w:rFonts w:hint="eastAsia"/>
          <w:sz w:val="24"/>
          <w:szCs w:val="24"/>
        </w:rPr>
        <w:t xml:space="preserve">　　　　　　　　</w:t>
      </w:r>
    </w:p>
    <w:p w14:paraId="115909A5" w14:textId="77777777" w:rsidR="00C15501" w:rsidRPr="00C15501" w:rsidRDefault="00C15501" w:rsidP="00C15501">
      <w:pPr>
        <w:ind w:right="-1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上記代表者　氏名　　　　　　　　　　　</w:t>
      </w:r>
      <w:r w:rsidRPr="00C15501">
        <w:rPr>
          <w:rFonts w:hint="eastAsia"/>
          <w:sz w:val="24"/>
          <w:szCs w:val="24"/>
        </w:rPr>
        <w:t xml:space="preserve">　　</w:t>
      </w:r>
    </w:p>
    <w:p w14:paraId="1FD3C71A" w14:textId="77777777" w:rsidR="0039665B" w:rsidRPr="00C15501" w:rsidRDefault="0039665B">
      <w:pPr>
        <w:rPr>
          <w:sz w:val="24"/>
          <w:szCs w:val="24"/>
        </w:rPr>
      </w:pPr>
    </w:p>
    <w:p w14:paraId="1A89E0DA" w14:textId="77777777" w:rsidR="00222337" w:rsidRPr="00C15501" w:rsidRDefault="00222337">
      <w:pPr>
        <w:rPr>
          <w:sz w:val="24"/>
          <w:szCs w:val="24"/>
        </w:rPr>
      </w:pPr>
    </w:p>
    <w:p w14:paraId="3683CBB6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　　かすみがうら市選挙管理委員会</w:t>
      </w:r>
    </w:p>
    <w:p w14:paraId="792AC7A6" w14:textId="7606990D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　　</w:t>
      </w:r>
      <w:r w:rsidRPr="00FD6CF6">
        <w:rPr>
          <w:rFonts w:hint="eastAsia"/>
          <w:spacing w:val="59"/>
          <w:w w:val="96"/>
          <w:kern w:val="0"/>
          <w:sz w:val="24"/>
          <w:szCs w:val="24"/>
          <w:fitText w:val="3360" w:id="-1517538816"/>
        </w:rPr>
        <w:t>委員長</w:t>
      </w:r>
      <w:r w:rsidR="00222337" w:rsidRPr="00FD6CF6">
        <w:rPr>
          <w:rFonts w:hint="eastAsia"/>
          <w:spacing w:val="59"/>
          <w:w w:val="96"/>
          <w:kern w:val="0"/>
          <w:sz w:val="24"/>
          <w:szCs w:val="24"/>
          <w:fitText w:val="3360" w:id="-1517538816"/>
        </w:rPr>
        <w:t xml:space="preserve">　</w:t>
      </w:r>
      <w:r w:rsidR="00FD6CF6" w:rsidRPr="00FD6CF6">
        <w:rPr>
          <w:rFonts w:hint="eastAsia"/>
          <w:spacing w:val="59"/>
          <w:w w:val="96"/>
          <w:kern w:val="0"/>
          <w:sz w:val="24"/>
          <w:szCs w:val="24"/>
          <w:fitText w:val="3360" w:id="-1517538816"/>
        </w:rPr>
        <w:t>福田　與兵</w:t>
      </w:r>
      <w:r w:rsidR="00FD6CF6" w:rsidRPr="00FD6CF6">
        <w:rPr>
          <w:rFonts w:hint="eastAsia"/>
          <w:spacing w:val="5"/>
          <w:w w:val="96"/>
          <w:kern w:val="0"/>
          <w:sz w:val="24"/>
          <w:szCs w:val="24"/>
          <w:fitText w:val="3360" w:id="-1517538816"/>
        </w:rPr>
        <w:t>衛</w:t>
      </w:r>
    </w:p>
    <w:p w14:paraId="793A36E5" w14:textId="77777777" w:rsidR="0039665B" w:rsidRPr="00C15501" w:rsidRDefault="0039665B">
      <w:pPr>
        <w:textAlignment w:val="center"/>
        <w:rPr>
          <w:sz w:val="24"/>
          <w:szCs w:val="24"/>
        </w:rPr>
      </w:pPr>
    </w:p>
    <w:p w14:paraId="4958D851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706F6F45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機関新聞</w:t>
      </w:r>
      <w:r w:rsidRPr="00C15501">
        <w:rPr>
          <w:sz w:val="24"/>
          <w:szCs w:val="24"/>
        </w:rPr>
        <w:t>(</w:t>
      </w:r>
      <w:r w:rsidRPr="00C15501">
        <w:rPr>
          <w:rFonts w:hint="eastAsia"/>
          <w:sz w:val="24"/>
          <w:szCs w:val="24"/>
        </w:rPr>
        <w:t>機関雑誌</w:t>
      </w:r>
      <w:r w:rsidRPr="00C15501">
        <w:rPr>
          <w:sz w:val="24"/>
          <w:szCs w:val="24"/>
        </w:rPr>
        <w:t>)</w:t>
      </w:r>
      <w:r w:rsidRPr="00C15501">
        <w:rPr>
          <w:rFonts w:hint="eastAsia"/>
          <w:sz w:val="24"/>
          <w:szCs w:val="24"/>
        </w:rPr>
        <w:t>の名称</w:t>
      </w:r>
    </w:p>
    <w:p w14:paraId="7E0C8DB8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42A5BC29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編集人氏名</w:t>
      </w:r>
    </w:p>
    <w:p w14:paraId="6B305585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384DCD59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発行人氏名</w:t>
      </w:r>
    </w:p>
    <w:p w14:paraId="1BCB96E4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6C686E36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創刊年月日</w:t>
      </w:r>
    </w:p>
    <w:p w14:paraId="7D58EF18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57D9780F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発行方法</w:t>
      </w:r>
    </w:p>
    <w:p w14:paraId="4CDFB988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3DDD6754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引き続き発行されている期間</w:t>
      </w:r>
    </w:p>
    <w:p w14:paraId="71D1E1F2" w14:textId="77777777" w:rsidR="00222337" w:rsidRPr="00C15501" w:rsidRDefault="00222337">
      <w:pPr>
        <w:textAlignment w:val="center"/>
        <w:rPr>
          <w:sz w:val="24"/>
          <w:szCs w:val="24"/>
        </w:rPr>
      </w:pPr>
    </w:p>
    <w:p w14:paraId="1BD5F85A" w14:textId="77777777" w:rsidR="0039665B" w:rsidRPr="00C15501" w:rsidRDefault="0039665B">
      <w:pPr>
        <w:textAlignment w:val="center"/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機関新聞紙</w:t>
      </w:r>
      <w:r w:rsidRPr="00C15501">
        <w:rPr>
          <w:sz w:val="24"/>
          <w:szCs w:val="24"/>
        </w:rPr>
        <w:t>(</w:t>
      </w:r>
      <w:r w:rsidRPr="00C15501">
        <w:rPr>
          <w:rFonts w:hint="eastAsia"/>
          <w:sz w:val="24"/>
          <w:szCs w:val="24"/>
        </w:rPr>
        <w:t>機関雑誌</w:t>
      </w:r>
      <w:r w:rsidRPr="00C15501">
        <w:rPr>
          <w:sz w:val="24"/>
          <w:szCs w:val="24"/>
        </w:rPr>
        <w:t>)</w:t>
      </w:r>
      <w:r w:rsidRPr="00C15501">
        <w:rPr>
          <w:rFonts w:hint="eastAsia"/>
          <w:sz w:val="24"/>
          <w:szCs w:val="24"/>
        </w:rPr>
        <w:t>別紙のとおり</w:t>
      </w:r>
    </w:p>
    <w:p w14:paraId="7AA55CD9" w14:textId="77777777" w:rsidR="0039665B" w:rsidRPr="00C15501" w:rsidRDefault="0039665B">
      <w:pPr>
        <w:rPr>
          <w:sz w:val="24"/>
          <w:szCs w:val="24"/>
        </w:rPr>
      </w:pPr>
    </w:p>
    <w:p w14:paraId="34E7EDF7" w14:textId="77777777" w:rsidR="0039665B" w:rsidRPr="00C15501" w:rsidRDefault="0039665B">
      <w:pPr>
        <w:rPr>
          <w:sz w:val="24"/>
          <w:szCs w:val="24"/>
        </w:rPr>
      </w:pPr>
    </w:p>
    <w:p w14:paraId="40A0DD65" w14:textId="77777777" w:rsidR="00222337" w:rsidRPr="00C15501" w:rsidRDefault="00222337">
      <w:pPr>
        <w:rPr>
          <w:sz w:val="24"/>
          <w:szCs w:val="24"/>
        </w:rPr>
      </w:pPr>
    </w:p>
    <w:p w14:paraId="765A3C29" w14:textId="77777777" w:rsidR="00222337" w:rsidRPr="00C15501" w:rsidRDefault="00222337">
      <w:pPr>
        <w:rPr>
          <w:sz w:val="24"/>
          <w:szCs w:val="24"/>
        </w:rPr>
      </w:pPr>
    </w:p>
    <w:p w14:paraId="7EC2F43E" w14:textId="77777777" w:rsidR="0039665B" w:rsidRPr="00C15501" w:rsidRDefault="0039665B">
      <w:pPr>
        <w:rPr>
          <w:sz w:val="24"/>
          <w:szCs w:val="24"/>
        </w:rPr>
      </w:pPr>
      <w:r w:rsidRPr="00C15501">
        <w:rPr>
          <w:rFonts w:hint="eastAsia"/>
          <w:sz w:val="24"/>
          <w:szCs w:val="24"/>
        </w:rPr>
        <w:t xml:space="preserve">　備考　機関新聞紙</w:t>
      </w:r>
      <w:r w:rsidRPr="00C15501">
        <w:rPr>
          <w:sz w:val="24"/>
          <w:szCs w:val="24"/>
        </w:rPr>
        <w:t>(</w:t>
      </w:r>
      <w:r w:rsidRPr="00C15501">
        <w:rPr>
          <w:rFonts w:hint="eastAsia"/>
          <w:sz w:val="24"/>
          <w:szCs w:val="24"/>
        </w:rPr>
        <w:t>機関雑誌</w:t>
      </w:r>
      <w:r w:rsidRPr="00C15501">
        <w:rPr>
          <w:sz w:val="24"/>
          <w:szCs w:val="24"/>
        </w:rPr>
        <w:t>)</w:t>
      </w:r>
      <w:r w:rsidR="00C15501">
        <w:rPr>
          <w:rFonts w:hint="eastAsia"/>
          <w:sz w:val="24"/>
          <w:szCs w:val="24"/>
        </w:rPr>
        <w:t>１</w:t>
      </w:r>
      <w:r w:rsidRPr="00C15501">
        <w:rPr>
          <w:rFonts w:hint="eastAsia"/>
          <w:sz w:val="24"/>
          <w:szCs w:val="24"/>
        </w:rPr>
        <w:t>部添付すること。</w:t>
      </w:r>
    </w:p>
    <w:sectPr w:rsidR="0039665B" w:rsidRPr="00C15501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F6453" w14:textId="77777777" w:rsidR="00B43089" w:rsidRDefault="00B43089" w:rsidP="00E76369">
      <w:r>
        <w:separator/>
      </w:r>
    </w:p>
  </w:endnote>
  <w:endnote w:type="continuationSeparator" w:id="0">
    <w:p w14:paraId="4370EDF0" w14:textId="77777777" w:rsidR="00B43089" w:rsidRDefault="00B43089" w:rsidP="00E763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A8DDB" w14:textId="77777777" w:rsidR="00B43089" w:rsidRDefault="00B43089" w:rsidP="00E76369">
      <w:r>
        <w:separator/>
      </w:r>
    </w:p>
  </w:footnote>
  <w:footnote w:type="continuationSeparator" w:id="0">
    <w:p w14:paraId="1C1242B4" w14:textId="77777777" w:rsidR="00B43089" w:rsidRDefault="00B43089" w:rsidP="00E7636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665B"/>
    <w:rsid w:val="00222337"/>
    <w:rsid w:val="0039665B"/>
    <w:rsid w:val="00655330"/>
    <w:rsid w:val="00B43089"/>
    <w:rsid w:val="00C15501"/>
    <w:rsid w:val="00D4046E"/>
    <w:rsid w:val="00E76369"/>
    <w:rsid w:val="00FD6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0B55F9E"/>
  <w14:defaultImageDpi w14:val="0"/>
  <w15:docId w15:val="{ED37C910-F8B4-437F-91FA-94B99144B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semiHidden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Pr>
      <w:rFonts w:ascii="ＭＳ 明朝" w:cs="Times New Roman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ujii\&#12487;&#12473;&#12463;&#12488;&#12483;&#12503;\Template\RB&#65293;EF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RB－EF</Template>
  <TotalTime>14</TotalTime>
  <Pages>1</Pages>
  <Words>206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様式第10号(第8条関係)</vt:lpstr>
    </vt:vector>
  </TitlesOfParts>
  <Company/>
  <LinksUpToDate>false</LinksUpToDate>
  <CharactersWithSpaces>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様式第10号(第8条関係)</dc:title>
  <dc:subject/>
  <dc:creator>(株)ぎょうせい</dc:creator>
  <cp:keywords/>
  <dc:description/>
  <cp:lastModifiedBy>栗股政一</cp:lastModifiedBy>
  <cp:revision>4</cp:revision>
  <dcterms:created xsi:type="dcterms:W3CDTF">2022-05-17T07:51:00Z</dcterms:created>
  <dcterms:modified xsi:type="dcterms:W3CDTF">2026-06-02T08:17:00Z</dcterms:modified>
</cp:coreProperties>
</file>