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625EB" w14:textId="77777777" w:rsidR="00505679" w:rsidRDefault="00505679">
      <w:r>
        <w:rPr>
          <w:rFonts w:hint="eastAsia"/>
        </w:rPr>
        <w:t>様式第</w:t>
      </w:r>
      <w:r>
        <w:t>3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条関係</w:t>
      </w:r>
      <w:r>
        <w:t>)</w:t>
      </w:r>
    </w:p>
    <w:p w14:paraId="2FB9643D" w14:textId="77777777" w:rsidR="00505679" w:rsidRPr="00D35EF6" w:rsidRDefault="00505679">
      <w:pPr>
        <w:rPr>
          <w:sz w:val="24"/>
          <w:szCs w:val="24"/>
        </w:rPr>
      </w:pPr>
    </w:p>
    <w:p w14:paraId="76475704" w14:textId="77777777" w:rsidR="00526DE4" w:rsidRPr="00D35EF6" w:rsidRDefault="00526DE4">
      <w:pPr>
        <w:rPr>
          <w:sz w:val="24"/>
          <w:szCs w:val="24"/>
        </w:rPr>
      </w:pPr>
    </w:p>
    <w:p w14:paraId="29E23302" w14:textId="77777777" w:rsidR="00505679" w:rsidRPr="00D35EF6" w:rsidRDefault="00505679">
      <w:pPr>
        <w:jc w:val="center"/>
        <w:rPr>
          <w:sz w:val="24"/>
          <w:szCs w:val="24"/>
        </w:rPr>
      </w:pPr>
      <w:r w:rsidRPr="00D35EF6">
        <w:rPr>
          <w:rFonts w:hint="eastAsia"/>
          <w:sz w:val="24"/>
          <w:szCs w:val="24"/>
        </w:rPr>
        <w:t>政治活動用ビラの届出書</w:t>
      </w:r>
    </w:p>
    <w:p w14:paraId="65CBA59F" w14:textId="77777777" w:rsidR="00505679" w:rsidRPr="00D35EF6" w:rsidRDefault="00505679">
      <w:pPr>
        <w:rPr>
          <w:sz w:val="24"/>
          <w:szCs w:val="24"/>
        </w:rPr>
      </w:pPr>
    </w:p>
    <w:p w14:paraId="509DB30E" w14:textId="77777777" w:rsidR="00526DE4" w:rsidRPr="00D35EF6" w:rsidRDefault="00526DE4">
      <w:pPr>
        <w:rPr>
          <w:sz w:val="24"/>
          <w:szCs w:val="24"/>
        </w:rPr>
      </w:pPr>
    </w:p>
    <w:p w14:paraId="4CEB0850" w14:textId="77777777" w:rsidR="00505679" w:rsidRPr="00D35EF6" w:rsidRDefault="00505679">
      <w:pPr>
        <w:rPr>
          <w:sz w:val="24"/>
          <w:szCs w:val="24"/>
        </w:rPr>
      </w:pPr>
      <w:r w:rsidRPr="00D35EF6">
        <w:rPr>
          <w:rFonts w:hint="eastAsia"/>
          <w:sz w:val="24"/>
          <w:szCs w:val="24"/>
        </w:rPr>
        <w:t xml:space="preserve">　　公職選挙法第</w:t>
      </w:r>
      <w:r w:rsidRPr="00D35EF6">
        <w:rPr>
          <w:sz w:val="24"/>
          <w:szCs w:val="24"/>
        </w:rPr>
        <w:t>201</w:t>
      </w:r>
      <w:r w:rsidRPr="00D35EF6">
        <w:rPr>
          <w:rFonts w:hint="eastAsia"/>
          <w:sz w:val="24"/>
          <w:szCs w:val="24"/>
        </w:rPr>
        <w:t>条の</w:t>
      </w:r>
      <w:r w:rsidR="00D35EF6">
        <w:rPr>
          <w:rFonts w:hint="eastAsia"/>
          <w:sz w:val="24"/>
          <w:szCs w:val="24"/>
        </w:rPr>
        <w:t>９</w:t>
      </w:r>
      <w:r w:rsidRPr="00D35EF6">
        <w:rPr>
          <w:rFonts w:hint="eastAsia"/>
          <w:sz w:val="24"/>
          <w:szCs w:val="24"/>
        </w:rPr>
        <w:t>第</w:t>
      </w:r>
      <w:r w:rsidR="00D35EF6">
        <w:rPr>
          <w:rFonts w:hint="eastAsia"/>
          <w:sz w:val="24"/>
          <w:szCs w:val="24"/>
        </w:rPr>
        <w:t>１</w:t>
      </w:r>
      <w:r w:rsidRPr="00D35EF6">
        <w:rPr>
          <w:rFonts w:hint="eastAsia"/>
          <w:sz w:val="24"/>
          <w:szCs w:val="24"/>
        </w:rPr>
        <w:t>項第</w:t>
      </w:r>
      <w:r w:rsidR="00D35EF6">
        <w:rPr>
          <w:rFonts w:hint="eastAsia"/>
          <w:sz w:val="24"/>
          <w:szCs w:val="24"/>
        </w:rPr>
        <w:t>６</w:t>
      </w:r>
      <w:r w:rsidRPr="00D35EF6">
        <w:rPr>
          <w:rFonts w:hint="eastAsia"/>
          <w:sz w:val="24"/>
          <w:szCs w:val="24"/>
        </w:rPr>
        <w:t>号の規定の適用を受ける本政党</w:t>
      </w:r>
      <w:r w:rsidRPr="00D35EF6">
        <w:rPr>
          <w:sz w:val="24"/>
          <w:szCs w:val="24"/>
        </w:rPr>
        <w:t>(</w:t>
      </w:r>
      <w:r w:rsidRPr="00D35EF6">
        <w:rPr>
          <w:rFonts w:hint="eastAsia"/>
          <w:sz w:val="24"/>
          <w:szCs w:val="24"/>
        </w:rPr>
        <w:t>会、連盟等</w:t>
      </w:r>
      <w:r w:rsidRPr="00D35EF6">
        <w:rPr>
          <w:sz w:val="24"/>
          <w:szCs w:val="24"/>
        </w:rPr>
        <w:t>)</w:t>
      </w:r>
      <w:r w:rsidRPr="00D35EF6">
        <w:rPr>
          <w:rFonts w:hint="eastAsia"/>
          <w:sz w:val="24"/>
          <w:szCs w:val="24"/>
        </w:rPr>
        <w:t>が頒布するビラを別添のとおり届け出ます。</w:t>
      </w:r>
    </w:p>
    <w:p w14:paraId="6FAAB1F0" w14:textId="77777777" w:rsidR="00505679" w:rsidRPr="00D35EF6" w:rsidRDefault="00505679">
      <w:pPr>
        <w:rPr>
          <w:sz w:val="24"/>
          <w:szCs w:val="24"/>
        </w:rPr>
      </w:pPr>
    </w:p>
    <w:p w14:paraId="02792BF8" w14:textId="77777777" w:rsidR="00526DE4" w:rsidRPr="00D35EF6" w:rsidRDefault="00526DE4">
      <w:pPr>
        <w:rPr>
          <w:sz w:val="24"/>
          <w:szCs w:val="24"/>
        </w:rPr>
      </w:pPr>
    </w:p>
    <w:p w14:paraId="7D986C3B" w14:textId="77777777" w:rsidR="00505679" w:rsidRPr="00D35EF6" w:rsidRDefault="00D35EF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="00B4042D">
        <w:rPr>
          <w:rFonts w:hint="eastAsia"/>
          <w:sz w:val="24"/>
          <w:szCs w:val="24"/>
        </w:rPr>
        <w:t xml:space="preserve">　　</w:t>
      </w:r>
      <w:r w:rsidR="00505679" w:rsidRPr="00D35EF6">
        <w:rPr>
          <w:rFonts w:hint="eastAsia"/>
          <w:sz w:val="24"/>
          <w:szCs w:val="24"/>
        </w:rPr>
        <w:t>年</w:t>
      </w:r>
      <w:r w:rsidR="00B4042D">
        <w:rPr>
          <w:rFonts w:hint="eastAsia"/>
          <w:sz w:val="24"/>
          <w:szCs w:val="24"/>
        </w:rPr>
        <w:t xml:space="preserve">　　</w:t>
      </w:r>
      <w:r w:rsidR="00505679" w:rsidRPr="00D35EF6">
        <w:rPr>
          <w:rFonts w:hint="eastAsia"/>
          <w:sz w:val="24"/>
          <w:szCs w:val="24"/>
        </w:rPr>
        <w:t>月　　日</w:t>
      </w:r>
    </w:p>
    <w:p w14:paraId="5B7D1AE8" w14:textId="77777777" w:rsidR="00505679" w:rsidRPr="00D35EF6" w:rsidRDefault="00505679">
      <w:pPr>
        <w:rPr>
          <w:sz w:val="24"/>
          <w:szCs w:val="24"/>
        </w:rPr>
      </w:pPr>
    </w:p>
    <w:p w14:paraId="697E106B" w14:textId="77777777" w:rsidR="00526DE4" w:rsidRPr="00D35EF6" w:rsidRDefault="00526DE4">
      <w:pPr>
        <w:rPr>
          <w:sz w:val="24"/>
          <w:szCs w:val="24"/>
        </w:rPr>
      </w:pPr>
    </w:p>
    <w:p w14:paraId="2448C66B" w14:textId="77777777" w:rsidR="00505679" w:rsidRPr="00D35EF6" w:rsidRDefault="00505679">
      <w:pPr>
        <w:jc w:val="right"/>
        <w:rPr>
          <w:sz w:val="24"/>
          <w:szCs w:val="24"/>
        </w:rPr>
      </w:pPr>
      <w:r w:rsidRPr="00D35EF6">
        <w:rPr>
          <w:rFonts w:hint="eastAsia"/>
          <w:sz w:val="24"/>
          <w:szCs w:val="24"/>
        </w:rPr>
        <w:t xml:space="preserve">政治団体名　　　　　　　</w:t>
      </w:r>
      <w:r w:rsidR="002015BB" w:rsidRPr="00D35EF6">
        <w:rPr>
          <w:rFonts w:hint="eastAsia"/>
          <w:sz w:val="24"/>
          <w:szCs w:val="24"/>
        </w:rPr>
        <w:t xml:space="preserve">　　　　　　　　　　</w:t>
      </w:r>
    </w:p>
    <w:p w14:paraId="16F0BFC7" w14:textId="77777777" w:rsidR="00505679" w:rsidRPr="00D35EF6" w:rsidRDefault="00505679">
      <w:pPr>
        <w:jc w:val="right"/>
        <w:rPr>
          <w:sz w:val="24"/>
          <w:szCs w:val="24"/>
        </w:rPr>
      </w:pPr>
      <w:r w:rsidRPr="00D35EF6">
        <w:rPr>
          <w:rFonts w:hint="eastAsia"/>
          <w:sz w:val="24"/>
          <w:szCs w:val="24"/>
        </w:rPr>
        <w:t xml:space="preserve">事務所　　　　　　　　</w:t>
      </w:r>
      <w:r w:rsidR="002015BB" w:rsidRPr="00D35EF6">
        <w:rPr>
          <w:rFonts w:hint="eastAsia"/>
          <w:sz w:val="24"/>
          <w:szCs w:val="24"/>
        </w:rPr>
        <w:t xml:space="preserve">　　　</w:t>
      </w:r>
      <w:r w:rsidRPr="00D35EF6">
        <w:rPr>
          <w:rFonts w:hint="eastAsia"/>
          <w:sz w:val="24"/>
          <w:szCs w:val="24"/>
        </w:rPr>
        <w:t xml:space="preserve">　</w:t>
      </w:r>
      <w:r w:rsidR="002015BB" w:rsidRPr="00D35EF6">
        <w:rPr>
          <w:rFonts w:hint="eastAsia"/>
          <w:sz w:val="24"/>
          <w:szCs w:val="24"/>
        </w:rPr>
        <w:t xml:space="preserve">　　　　　　　</w:t>
      </w:r>
    </w:p>
    <w:p w14:paraId="2CFA0505" w14:textId="77777777" w:rsidR="00505679" w:rsidRPr="00D35EF6" w:rsidRDefault="00505679">
      <w:pPr>
        <w:jc w:val="right"/>
        <w:rPr>
          <w:sz w:val="24"/>
          <w:szCs w:val="24"/>
        </w:rPr>
      </w:pPr>
      <w:r w:rsidRPr="00D35EF6">
        <w:rPr>
          <w:rFonts w:hint="eastAsia"/>
          <w:sz w:val="24"/>
          <w:szCs w:val="24"/>
        </w:rPr>
        <w:t xml:space="preserve">上記代表者　氏名　　　</w:t>
      </w:r>
      <w:r w:rsidR="002015BB" w:rsidRPr="00D35EF6">
        <w:rPr>
          <w:rFonts w:hint="eastAsia"/>
          <w:sz w:val="24"/>
          <w:szCs w:val="24"/>
        </w:rPr>
        <w:t xml:space="preserve">　　　　　</w:t>
      </w:r>
      <w:r w:rsidR="00D35EF6">
        <w:rPr>
          <w:rFonts w:hint="eastAsia"/>
          <w:sz w:val="24"/>
          <w:szCs w:val="24"/>
        </w:rPr>
        <w:t xml:space="preserve">　　　　　　</w:t>
      </w:r>
    </w:p>
    <w:p w14:paraId="0E9F4E7C" w14:textId="77777777" w:rsidR="00505679" w:rsidRPr="00D35EF6" w:rsidRDefault="00505679">
      <w:pPr>
        <w:jc w:val="right"/>
        <w:rPr>
          <w:sz w:val="24"/>
          <w:szCs w:val="24"/>
        </w:rPr>
      </w:pPr>
    </w:p>
    <w:p w14:paraId="1092B155" w14:textId="77777777" w:rsidR="00526DE4" w:rsidRPr="00D35EF6" w:rsidRDefault="00526DE4">
      <w:pPr>
        <w:rPr>
          <w:sz w:val="24"/>
          <w:szCs w:val="24"/>
        </w:rPr>
      </w:pPr>
    </w:p>
    <w:p w14:paraId="66A9CBE4" w14:textId="77777777" w:rsidR="00505679" w:rsidRPr="00D35EF6" w:rsidRDefault="00D35EF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05679" w:rsidRPr="00D35EF6">
        <w:rPr>
          <w:rFonts w:hint="eastAsia"/>
          <w:kern w:val="0"/>
          <w:sz w:val="24"/>
          <w:szCs w:val="24"/>
        </w:rPr>
        <w:t>かすみがうら市選挙管理委員会</w:t>
      </w:r>
    </w:p>
    <w:p w14:paraId="1AFFC4A5" w14:textId="64D70047" w:rsidR="00505679" w:rsidRPr="00D35EF6" w:rsidRDefault="00D35EF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505679" w:rsidRPr="009A12D3">
        <w:rPr>
          <w:rFonts w:hint="eastAsia"/>
          <w:spacing w:val="59"/>
          <w:w w:val="96"/>
          <w:kern w:val="0"/>
          <w:sz w:val="24"/>
          <w:szCs w:val="24"/>
          <w:fitText w:val="3360" w:id="-1517541376"/>
        </w:rPr>
        <w:t>委員長</w:t>
      </w:r>
      <w:r w:rsidR="00526DE4" w:rsidRPr="009A12D3">
        <w:rPr>
          <w:rFonts w:hint="eastAsia"/>
          <w:spacing w:val="59"/>
          <w:w w:val="96"/>
          <w:kern w:val="0"/>
          <w:sz w:val="24"/>
          <w:szCs w:val="24"/>
          <w:fitText w:val="3360" w:id="-1517541376"/>
        </w:rPr>
        <w:t xml:space="preserve">　</w:t>
      </w:r>
      <w:r w:rsidR="009A12D3" w:rsidRPr="009A12D3">
        <w:rPr>
          <w:rFonts w:hint="eastAsia"/>
          <w:spacing w:val="59"/>
          <w:w w:val="96"/>
          <w:kern w:val="0"/>
          <w:sz w:val="24"/>
          <w:szCs w:val="24"/>
          <w:fitText w:val="3360" w:id="-1517541376"/>
        </w:rPr>
        <w:t>福田　與兵</w:t>
      </w:r>
      <w:r w:rsidR="009A12D3" w:rsidRPr="009A12D3">
        <w:rPr>
          <w:rFonts w:hint="eastAsia"/>
          <w:spacing w:val="5"/>
          <w:w w:val="96"/>
          <w:kern w:val="0"/>
          <w:sz w:val="24"/>
          <w:szCs w:val="24"/>
          <w:fitText w:val="3360" w:id="-1517541376"/>
        </w:rPr>
        <w:t>衛</w:t>
      </w:r>
    </w:p>
    <w:sectPr w:rsidR="00505679" w:rsidRPr="00D35EF6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D5F4" w14:textId="77777777" w:rsidR="00E44F62" w:rsidRDefault="00E44F62" w:rsidP="00E76369">
      <w:r>
        <w:separator/>
      </w:r>
    </w:p>
  </w:endnote>
  <w:endnote w:type="continuationSeparator" w:id="0">
    <w:p w14:paraId="2E27C657" w14:textId="77777777" w:rsidR="00E44F62" w:rsidRDefault="00E44F62" w:rsidP="00E7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2CDB7" w14:textId="77777777" w:rsidR="00E44F62" w:rsidRDefault="00E44F62" w:rsidP="00E76369">
      <w:r>
        <w:separator/>
      </w:r>
    </w:p>
  </w:footnote>
  <w:footnote w:type="continuationSeparator" w:id="0">
    <w:p w14:paraId="3BE7CA1A" w14:textId="77777777" w:rsidR="00E44F62" w:rsidRDefault="00E44F62" w:rsidP="00E76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679"/>
    <w:rsid w:val="002015BB"/>
    <w:rsid w:val="00296A60"/>
    <w:rsid w:val="00505679"/>
    <w:rsid w:val="00526DE4"/>
    <w:rsid w:val="009A12D3"/>
    <w:rsid w:val="00A32203"/>
    <w:rsid w:val="00B4042D"/>
    <w:rsid w:val="00D35EF6"/>
    <w:rsid w:val="00E36914"/>
    <w:rsid w:val="00E44F62"/>
    <w:rsid w:val="00E76369"/>
    <w:rsid w:val="00E9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1468CED"/>
  <w14:defaultImageDpi w14:val="0"/>
  <w15:docId w15:val="{7C7369D5-4665-4022-98FE-2547BE25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ujii\&#12487;&#12473;&#12463;&#12488;&#12483;&#12503;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</Template>
  <TotalTime>5</TotalTime>
  <Pages>1</Pages>
  <Words>121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様式第3号(第2条関係)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様式第3号(第2条関係)</dc:title>
  <dc:subject/>
  <dc:creator>(株)ぎょうせい</dc:creator>
  <cp:keywords/>
  <dc:description/>
  <cp:lastModifiedBy>栗股政一</cp:lastModifiedBy>
  <cp:revision>4</cp:revision>
  <cp:lastPrinted>2018-06-19T01:39:00Z</cp:lastPrinted>
  <dcterms:created xsi:type="dcterms:W3CDTF">2022-05-17T07:40:00Z</dcterms:created>
  <dcterms:modified xsi:type="dcterms:W3CDTF">2026-06-02T08:15:00Z</dcterms:modified>
</cp:coreProperties>
</file>