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909A1" w14:textId="77777777" w:rsidR="009616FC" w:rsidRDefault="009616FC">
      <w:r>
        <w:rPr>
          <w:rFonts w:hint="eastAsia"/>
        </w:rPr>
        <w:t>様式第</w:t>
      </w:r>
      <w:r>
        <w:t>7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条関係</w:t>
      </w:r>
      <w:r>
        <w:t>)</w:t>
      </w:r>
    </w:p>
    <w:p w14:paraId="22B33E6E" w14:textId="77777777" w:rsidR="009616FC" w:rsidRPr="00BF074C" w:rsidRDefault="009616FC">
      <w:pPr>
        <w:jc w:val="center"/>
        <w:rPr>
          <w:sz w:val="24"/>
          <w:szCs w:val="24"/>
        </w:rPr>
      </w:pPr>
    </w:p>
    <w:p w14:paraId="516ECCBD" w14:textId="77777777" w:rsidR="00704763" w:rsidRPr="00BF074C" w:rsidRDefault="00704763">
      <w:pPr>
        <w:jc w:val="center"/>
        <w:rPr>
          <w:sz w:val="24"/>
          <w:szCs w:val="24"/>
        </w:rPr>
      </w:pPr>
    </w:p>
    <w:p w14:paraId="22B15324" w14:textId="77777777" w:rsidR="00704763" w:rsidRPr="00BF074C" w:rsidRDefault="00704763">
      <w:pPr>
        <w:jc w:val="center"/>
        <w:rPr>
          <w:sz w:val="24"/>
          <w:szCs w:val="24"/>
        </w:rPr>
      </w:pPr>
    </w:p>
    <w:p w14:paraId="07CF55D0" w14:textId="77777777" w:rsidR="00704763" w:rsidRPr="00BF074C" w:rsidRDefault="00704763" w:rsidP="00704763">
      <w:pPr>
        <w:jc w:val="right"/>
        <w:rPr>
          <w:sz w:val="24"/>
          <w:szCs w:val="24"/>
        </w:rPr>
      </w:pPr>
      <w:r w:rsidRPr="00BF074C">
        <w:rPr>
          <w:rFonts w:hint="eastAsia"/>
          <w:sz w:val="24"/>
          <w:szCs w:val="24"/>
        </w:rPr>
        <w:t xml:space="preserve">第　　号　</w:t>
      </w:r>
    </w:p>
    <w:p w14:paraId="381BB5D9" w14:textId="77777777" w:rsidR="00704763" w:rsidRPr="00BF074C" w:rsidRDefault="00704763" w:rsidP="00704763">
      <w:pPr>
        <w:rPr>
          <w:sz w:val="24"/>
          <w:szCs w:val="24"/>
        </w:rPr>
      </w:pPr>
    </w:p>
    <w:p w14:paraId="1A1C22E5" w14:textId="77777777" w:rsidR="00704763" w:rsidRPr="00BF074C" w:rsidRDefault="00704763" w:rsidP="00704763">
      <w:pPr>
        <w:rPr>
          <w:sz w:val="24"/>
          <w:szCs w:val="24"/>
        </w:rPr>
      </w:pPr>
    </w:p>
    <w:p w14:paraId="44737598" w14:textId="77777777" w:rsidR="00704763" w:rsidRPr="00BF074C" w:rsidRDefault="00704763" w:rsidP="00704763">
      <w:pPr>
        <w:rPr>
          <w:sz w:val="24"/>
          <w:szCs w:val="24"/>
        </w:rPr>
      </w:pPr>
    </w:p>
    <w:p w14:paraId="1C733039" w14:textId="77777777" w:rsidR="00704763" w:rsidRPr="00BF074C" w:rsidRDefault="00704763" w:rsidP="00704763">
      <w:pPr>
        <w:rPr>
          <w:sz w:val="24"/>
          <w:szCs w:val="24"/>
        </w:rPr>
      </w:pPr>
    </w:p>
    <w:p w14:paraId="0A0DB2AF" w14:textId="77777777" w:rsidR="00704763" w:rsidRPr="00BF074C" w:rsidRDefault="00704763" w:rsidP="00704763">
      <w:pPr>
        <w:jc w:val="right"/>
        <w:rPr>
          <w:sz w:val="24"/>
          <w:szCs w:val="24"/>
        </w:rPr>
      </w:pPr>
      <w:r w:rsidRPr="00BF074C">
        <w:rPr>
          <w:rFonts w:hint="eastAsia"/>
          <w:sz w:val="24"/>
          <w:szCs w:val="24"/>
        </w:rPr>
        <w:t xml:space="preserve">政治団体名　　　</w:t>
      </w:r>
      <w:r w:rsidR="007609AB" w:rsidRPr="00BF074C">
        <w:rPr>
          <w:rFonts w:hint="eastAsia"/>
          <w:sz w:val="24"/>
          <w:szCs w:val="24"/>
        </w:rPr>
        <w:t xml:space="preserve">　　　　</w:t>
      </w:r>
      <w:r w:rsidRPr="00BF074C">
        <w:rPr>
          <w:rFonts w:hint="eastAsia"/>
          <w:sz w:val="24"/>
          <w:szCs w:val="24"/>
        </w:rPr>
        <w:t xml:space="preserve">　　　　　　　</w:t>
      </w:r>
    </w:p>
    <w:p w14:paraId="4A8C8AFC" w14:textId="77777777" w:rsidR="00704763" w:rsidRPr="00BF074C" w:rsidRDefault="00704763" w:rsidP="00704763">
      <w:pPr>
        <w:jc w:val="right"/>
        <w:rPr>
          <w:sz w:val="24"/>
          <w:szCs w:val="24"/>
        </w:rPr>
      </w:pPr>
      <w:r w:rsidRPr="00BF074C">
        <w:rPr>
          <w:rFonts w:hint="eastAsia"/>
          <w:sz w:val="24"/>
          <w:szCs w:val="24"/>
        </w:rPr>
        <w:t xml:space="preserve">責任者氏名　　</w:t>
      </w:r>
      <w:r w:rsidR="007609AB" w:rsidRPr="00BF074C">
        <w:rPr>
          <w:rFonts w:hint="eastAsia"/>
          <w:sz w:val="24"/>
          <w:szCs w:val="24"/>
        </w:rPr>
        <w:t xml:space="preserve">　　　　</w:t>
      </w:r>
      <w:r w:rsidR="00BE7B95">
        <w:rPr>
          <w:rFonts w:hint="eastAsia"/>
          <w:sz w:val="24"/>
          <w:szCs w:val="24"/>
        </w:rPr>
        <w:t xml:space="preserve">　　　　　　　</w:t>
      </w:r>
      <w:r w:rsidRPr="00BF074C">
        <w:rPr>
          <w:rFonts w:hint="eastAsia"/>
          <w:sz w:val="24"/>
          <w:szCs w:val="24"/>
        </w:rPr>
        <w:t xml:space="preserve">　</w:t>
      </w:r>
    </w:p>
    <w:p w14:paraId="0CBCD438" w14:textId="77777777" w:rsidR="00704763" w:rsidRPr="00BF074C" w:rsidRDefault="00704763" w:rsidP="00704763">
      <w:pPr>
        <w:rPr>
          <w:sz w:val="24"/>
          <w:szCs w:val="24"/>
        </w:rPr>
      </w:pPr>
    </w:p>
    <w:p w14:paraId="432626AF" w14:textId="77777777" w:rsidR="00704763" w:rsidRPr="00BF074C" w:rsidRDefault="00704763" w:rsidP="00704763">
      <w:pPr>
        <w:rPr>
          <w:sz w:val="24"/>
          <w:szCs w:val="24"/>
        </w:rPr>
      </w:pPr>
    </w:p>
    <w:p w14:paraId="29A6E636" w14:textId="77777777" w:rsidR="00704763" w:rsidRPr="00BF074C" w:rsidRDefault="00704763" w:rsidP="00704763">
      <w:pPr>
        <w:rPr>
          <w:sz w:val="24"/>
          <w:szCs w:val="24"/>
        </w:rPr>
      </w:pPr>
    </w:p>
    <w:p w14:paraId="02DA68E8" w14:textId="77777777" w:rsidR="00704763" w:rsidRPr="00BF074C" w:rsidRDefault="00704763" w:rsidP="00704763">
      <w:pPr>
        <w:rPr>
          <w:sz w:val="24"/>
          <w:szCs w:val="24"/>
        </w:rPr>
      </w:pPr>
    </w:p>
    <w:p w14:paraId="0FF7441B" w14:textId="36079E4F" w:rsidR="00704763" w:rsidRPr="00BF074C" w:rsidRDefault="00704763" w:rsidP="00704763">
      <w:pPr>
        <w:rPr>
          <w:sz w:val="24"/>
          <w:szCs w:val="24"/>
        </w:rPr>
      </w:pPr>
      <w:r w:rsidRPr="00BF074C">
        <w:rPr>
          <w:rFonts w:hint="eastAsia"/>
          <w:sz w:val="24"/>
          <w:szCs w:val="24"/>
        </w:rPr>
        <w:t xml:space="preserve">　　　</w:t>
      </w:r>
      <w:r w:rsidR="00BF074C">
        <w:rPr>
          <w:rFonts w:hint="eastAsia"/>
          <w:sz w:val="24"/>
          <w:szCs w:val="24"/>
        </w:rPr>
        <w:t>令和</w:t>
      </w:r>
      <w:r w:rsidR="00F43134">
        <w:rPr>
          <w:rFonts w:hint="eastAsia"/>
          <w:sz w:val="24"/>
          <w:szCs w:val="24"/>
        </w:rPr>
        <w:t>８</w:t>
      </w:r>
      <w:r w:rsidRPr="00BF074C">
        <w:rPr>
          <w:rFonts w:hint="eastAsia"/>
          <w:sz w:val="24"/>
          <w:szCs w:val="24"/>
        </w:rPr>
        <w:t>年７月</w:t>
      </w:r>
      <w:r w:rsidR="00BF074C">
        <w:rPr>
          <w:rFonts w:hint="eastAsia"/>
          <w:sz w:val="24"/>
          <w:szCs w:val="24"/>
        </w:rPr>
        <w:t>1</w:t>
      </w:r>
      <w:r w:rsidR="00F43134">
        <w:rPr>
          <w:rFonts w:hint="eastAsia"/>
          <w:sz w:val="24"/>
          <w:szCs w:val="24"/>
        </w:rPr>
        <w:t>9</w:t>
      </w:r>
      <w:r w:rsidRPr="00BF074C">
        <w:rPr>
          <w:rFonts w:hint="eastAsia"/>
          <w:sz w:val="24"/>
          <w:szCs w:val="24"/>
        </w:rPr>
        <w:t>日執行</w:t>
      </w:r>
    </w:p>
    <w:p w14:paraId="1BFC7FA7" w14:textId="77777777" w:rsidR="00704763" w:rsidRPr="00BF074C" w:rsidRDefault="00704763" w:rsidP="00704763">
      <w:pPr>
        <w:rPr>
          <w:sz w:val="24"/>
          <w:szCs w:val="24"/>
        </w:rPr>
      </w:pPr>
      <w:r w:rsidRPr="00BF074C">
        <w:rPr>
          <w:rFonts w:hint="eastAsia"/>
          <w:sz w:val="24"/>
          <w:szCs w:val="24"/>
        </w:rPr>
        <w:t xml:space="preserve">　　　</w:t>
      </w:r>
      <w:r w:rsidRPr="00BF074C">
        <w:rPr>
          <w:rFonts w:hint="eastAsia"/>
          <w:kern w:val="0"/>
          <w:sz w:val="24"/>
          <w:szCs w:val="24"/>
        </w:rPr>
        <w:t>かすみがうら市長選挙</w:t>
      </w:r>
    </w:p>
    <w:p w14:paraId="40B9EADB" w14:textId="77777777" w:rsidR="00704763" w:rsidRPr="00BF074C" w:rsidRDefault="00704763" w:rsidP="00704763">
      <w:pPr>
        <w:rPr>
          <w:sz w:val="24"/>
          <w:szCs w:val="24"/>
        </w:rPr>
      </w:pPr>
    </w:p>
    <w:p w14:paraId="3773AE73" w14:textId="77777777" w:rsidR="00704763" w:rsidRPr="00BF074C" w:rsidRDefault="00704763" w:rsidP="00704763">
      <w:pPr>
        <w:rPr>
          <w:sz w:val="24"/>
          <w:szCs w:val="24"/>
        </w:rPr>
      </w:pPr>
    </w:p>
    <w:p w14:paraId="6BF831EA" w14:textId="77777777" w:rsidR="00704763" w:rsidRPr="00BF074C" w:rsidRDefault="00704763" w:rsidP="00704763">
      <w:pPr>
        <w:rPr>
          <w:sz w:val="24"/>
          <w:szCs w:val="24"/>
        </w:rPr>
      </w:pPr>
    </w:p>
    <w:p w14:paraId="2B9FCA6E" w14:textId="77777777" w:rsidR="00704763" w:rsidRPr="00BF074C" w:rsidRDefault="00704763" w:rsidP="00704763">
      <w:pPr>
        <w:jc w:val="center"/>
        <w:rPr>
          <w:sz w:val="24"/>
          <w:szCs w:val="24"/>
        </w:rPr>
      </w:pPr>
      <w:r w:rsidRPr="00BF074C">
        <w:rPr>
          <w:rFonts w:hint="eastAsia"/>
          <w:sz w:val="24"/>
          <w:szCs w:val="24"/>
        </w:rPr>
        <w:t>政治活動用ポスター証紙</w:t>
      </w:r>
      <w:r w:rsidRPr="00BF074C">
        <w:rPr>
          <w:sz w:val="24"/>
          <w:szCs w:val="24"/>
        </w:rPr>
        <w:t>(</w:t>
      </w:r>
      <w:r w:rsidRPr="00BF074C">
        <w:rPr>
          <w:rFonts w:hint="eastAsia"/>
          <w:sz w:val="24"/>
          <w:szCs w:val="24"/>
        </w:rPr>
        <w:t>検印</w:t>
      </w:r>
      <w:r w:rsidRPr="00BF074C">
        <w:rPr>
          <w:sz w:val="24"/>
          <w:szCs w:val="24"/>
        </w:rPr>
        <w:t>)</w:t>
      </w:r>
      <w:r w:rsidRPr="00BF074C">
        <w:rPr>
          <w:rFonts w:hint="eastAsia"/>
          <w:sz w:val="24"/>
          <w:szCs w:val="24"/>
        </w:rPr>
        <w:t>交付票</w:t>
      </w:r>
    </w:p>
    <w:p w14:paraId="2C25B182" w14:textId="77777777" w:rsidR="00704763" w:rsidRPr="00BF074C" w:rsidRDefault="00704763" w:rsidP="00704763">
      <w:pPr>
        <w:rPr>
          <w:sz w:val="24"/>
          <w:szCs w:val="24"/>
        </w:rPr>
      </w:pPr>
    </w:p>
    <w:p w14:paraId="3D179002" w14:textId="77777777" w:rsidR="00704763" w:rsidRPr="00BF074C" w:rsidRDefault="00704763" w:rsidP="00704763">
      <w:pPr>
        <w:rPr>
          <w:sz w:val="24"/>
          <w:szCs w:val="24"/>
        </w:rPr>
      </w:pPr>
    </w:p>
    <w:p w14:paraId="4BFC7704" w14:textId="77777777" w:rsidR="00704763" w:rsidRPr="00BF074C" w:rsidRDefault="00704763" w:rsidP="00704763">
      <w:pPr>
        <w:rPr>
          <w:sz w:val="24"/>
          <w:szCs w:val="24"/>
        </w:rPr>
      </w:pPr>
    </w:p>
    <w:p w14:paraId="2F6EA993" w14:textId="77777777" w:rsidR="00704763" w:rsidRPr="00BF074C" w:rsidRDefault="00704763" w:rsidP="00704763">
      <w:pPr>
        <w:rPr>
          <w:sz w:val="24"/>
          <w:szCs w:val="24"/>
        </w:rPr>
      </w:pPr>
    </w:p>
    <w:p w14:paraId="436C2D11" w14:textId="77777777" w:rsidR="00704763" w:rsidRPr="00BF074C" w:rsidRDefault="00704763" w:rsidP="00704763">
      <w:pPr>
        <w:rPr>
          <w:sz w:val="24"/>
          <w:szCs w:val="24"/>
        </w:rPr>
      </w:pPr>
    </w:p>
    <w:p w14:paraId="2809B5A7" w14:textId="77777777" w:rsidR="00704763" w:rsidRPr="00BF074C" w:rsidRDefault="00704763" w:rsidP="00704763">
      <w:pPr>
        <w:rPr>
          <w:sz w:val="24"/>
          <w:szCs w:val="24"/>
        </w:rPr>
      </w:pPr>
    </w:p>
    <w:p w14:paraId="178A7E4B" w14:textId="77777777" w:rsidR="00704763" w:rsidRPr="00BF074C" w:rsidRDefault="00704763" w:rsidP="00704763">
      <w:pPr>
        <w:rPr>
          <w:sz w:val="24"/>
          <w:szCs w:val="24"/>
        </w:rPr>
      </w:pPr>
    </w:p>
    <w:p w14:paraId="371BC6AF" w14:textId="77777777" w:rsidR="00704763" w:rsidRPr="00BF074C" w:rsidRDefault="00704763" w:rsidP="00704763">
      <w:pPr>
        <w:rPr>
          <w:sz w:val="24"/>
          <w:szCs w:val="24"/>
        </w:rPr>
      </w:pPr>
    </w:p>
    <w:p w14:paraId="3FA1ED55" w14:textId="77777777" w:rsidR="00704763" w:rsidRPr="00BF074C" w:rsidRDefault="00704763" w:rsidP="00BF074C">
      <w:pPr>
        <w:ind w:rightChars="43" w:right="90"/>
        <w:jc w:val="right"/>
        <w:rPr>
          <w:sz w:val="24"/>
          <w:szCs w:val="24"/>
        </w:rPr>
      </w:pPr>
      <w:r w:rsidRPr="00BF074C">
        <w:rPr>
          <w:rFonts w:hint="eastAsia"/>
          <w:sz w:val="24"/>
          <w:szCs w:val="24"/>
        </w:rPr>
        <w:t xml:space="preserve">かすみがうら市選挙管理委員会　　　</w:t>
      </w:r>
    </w:p>
    <w:p w14:paraId="421AB3D7" w14:textId="3F425400" w:rsidR="00C11ACF" w:rsidRDefault="00C11ACF" w:rsidP="00BF074C">
      <w:pPr>
        <w:ind w:right="-427"/>
        <w:jc w:val="right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　</w:t>
      </w:r>
      <w:r w:rsidR="00704763" w:rsidRPr="00F43134">
        <w:rPr>
          <w:rFonts w:hint="eastAsia"/>
          <w:spacing w:val="59"/>
          <w:w w:val="96"/>
          <w:kern w:val="0"/>
          <w:sz w:val="24"/>
          <w:szCs w:val="24"/>
          <w:fitText w:val="3360" w:id="-1517539584"/>
        </w:rPr>
        <w:t xml:space="preserve">委員長　</w:t>
      </w:r>
      <w:r w:rsidR="00F43134" w:rsidRPr="00F43134">
        <w:rPr>
          <w:rFonts w:hint="eastAsia"/>
          <w:spacing w:val="59"/>
          <w:w w:val="96"/>
          <w:kern w:val="0"/>
          <w:sz w:val="24"/>
          <w:szCs w:val="24"/>
          <w:fitText w:val="3360" w:id="-1517539584"/>
        </w:rPr>
        <w:t>福田　與兵</w:t>
      </w:r>
      <w:r w:rsidR="00F43134" w:rsidRPr="00F43134">
        <w:rPr>
          <w:rFonts w:hint="eastAsia"/>
          <w:spacing w:val="5"/>
          <w:w w:val="96"/>
          <w:kern w:val="0"/>
          <w:sz w:val="24"/>
          <w:szCs w:val="24"/>
          <w:fitText w:val="3360" w:id="-1517539584"/>
        </w:rPr>
        <w:t>衛</w:t>
      </w:r>
      <w:r w:rsidR="00704763" w:rsidRPr="00BF074C">
        <w:rPr>
          <w:rFonts w:hint="eastAsia"/>
          <w:sz w:val="24"/>
          <w:szCs w:val="24"/>
        </w:rPr>
        <w:t xml:space="preserve">　</w:t>
      </w:r>
      <w:r w:rsidR="00BF074C">
        <w:rPr>
          <w:rFonts w:hint="eastAsia"/>
          <w:sz w:val="24"/>
          <w:szCs w:val="24"/>
        </w:rPr>
        <w:t xml:space="preserve">　</w:t>
      </w:r>
      <w:r w:rsidR="00BE7B95">
        <w:rPr>
          <w:rFonts w:hint="eastAsia"/>
          <w:sz w:val="24"/>
          <w:szCs w:val="24"/>
        </w:rPr>
        <w:t xml:space="preserve">　　　</w:t>
      </w:r>
    </w:p>
    <w:p w14:paraId="15721068" w14:textId="77777777" w:rsidR="00C11ACF" w:rsidRDefault="00C11ACF">
      <w:pPr>
        <w:widowControl/>
        <w:wordWrap/>
        <w:overflowPunct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3EC1C54" w14:textId="77777777" w:rsidR="009616FC" w:rsidRPr="00BF074C" w:rsidRDefault="009616FC" w:rsidP="00BF074C">
      <w:pPr>
        <w:ind w:right="-427"/>
        <w:jc w:val="right"/>
        <w:rPr>
          <w:sz w:val="24"/>
          <w:szCs w:val="24"/>
        </w:rPr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3"/>
        <w:gridCol w:w="1145"/>
        <w:gridCol w:w="2061"/>
        <w:gridCol w:w="2105"/>
        <w:gridCol w:w="2052"/>
      </w:tblGrid>
      <w:tr w:rsidR="009616FC" w:rsidRPr="00BF074C" w14:paraId="2B7C6D2D" w14:textId="77777777">
        <w:trPr>
          <w:trHeight w:val="690"/>
        </w:trPr>
        <w:tc>
          <w:tcPr>
            <w:tcW w:w="2278" w:type="dxa"/>
            <w:gridSpan w:val="2"/>
            <w:vAlign w:val="center"/>
          </w:tcPr>
          <w:p w14:paraId="2407A559" w14:textId="77777777" w:rsidR="009616FC" w:rsidRPr="00BF074C" w:rsidRDefault="009616FC">
            <w:pPr>
              <w:jc w:val="center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>交付月日</w:t>
            </w:r>
          </w:p>
          <w:p w14:paraId="545F1136" w14:textId="77777777" w:rsidR="009616FC" w:rsidRPr="00BF074C" w:rsidRDefault="009616FC">
            <w:pPr>
              <w:rPr>
                <w:sz w:val="24"/>
                <w:szCs w:val="24"/>
              </w:rPr>
            </w:pPr>
          </w:p>
          <w:p w14:paraId="5E242233" w14:textId="77777777" w:rsidR="009616FC" w:rsidRPr="00BF074C" w:rsidRDefault="009616FC">
            <w:pPr>
              <w:jc w:val="center"/>
              <w:rPr>
                <w:sz w:val="24"/>
                <w:szCs w:val="24"/>
              </w:rPr>
            </w:pPr>
            <w:r w:rsidRPr="00BF074C">
              <w:rPr>
                <w:sz w:val="24"/>
                <w:szCs w:val="24"/>
              </w:rPr>
              <w:t>(</w:t>
            </w:r>
            <w:r w:rsidRPr="00BF074C">
              <w:rPr>
                <w:rFonts w:hint="eastAsia"/>
                <w:sz w:val="24"/>
                <w:szCs w:val="24"/>
              </w:rPr>
              <w:t>検印</w:t>
            </w:r>
            <w:r w:rsidRPr="00BF074C">
              <w:rPr>
                <w:sz w:val="24"/>
                <w:szCs w:val="24"/>
              </w:rPr>
              <w:t>)</w:t>
            </w:r>
          </w:p>
        </w:tc>
        <w:tc>
          <w:tcPr>
            <w:tcW w:w="2061" w:type="dxa"/>
            <w:vAlign w:val="center"/>
          </w:tcPr>
          <w:p w14:paraId="2B40F9B6" w14:textId="77777777" w:rsidR="009616FC" w:rsidRPr="00BF074C" w:rsidRDefault="009616FC">
            <w:pPr>
              <w:jc w:val="center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>交付枚数</w:t>
            </w:r>
          </w:p>
          <w:p w14:paraId="76B88644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</w:p>
          <w:p w14:paraId="2003E607" w14:textId="77777777" w:rsidR="009616FC" w:rsidRPr="00BF074C" w:rsidRDefault="009616FC">
            <w:pPr>
              <w:jc w:val="center"/>
              <w:rPr>
                <w:sz w:val="24"/>
                <w:szCs w:val="24"/>
              </w:rPr>
            </w:pPr>
            <w:r w:rsidRPr="00BF074C">
              <w:rPr>
                <w:sz w:val="24"/>
                <w:szCs w:val="24"/>
              </w:rPr>
              <w:t>(</w:t>
            </w:r>
            <w:r w:rsidRPr="00BF074C">
              <w:rPr>
                <w:rFonts w:hint="eastAsia"/>
                <w:sz w:val="24"/>
                <w:szCs w:val="24"/>
              </w:rPr>
              <w:t>検印</w:t>
            </w:r>
            <w:r w:rsidRPr="00BF074C">
              <w:rPr>
                <w:sz w:val="24"/>
                <w:szCs w:val="24"/>
              </w:rPr>
              <w:t>)</w:t>
            </w:r>
          </w:p>
        </w:tc>
        <w:tc>
          <w:tcPr>
            <w:tcW w:w="2105" w:type="dxa"/>
            <w:vAlign w:val="center"/>
          </w:tcPr>
          <w:p w14:paraId="509C4FD1" w14:textId="77777777" w:rsidR="009616FC" w:rsidRPr="00BF074C" w:rsidRDefault="009616FC">
            <w:pPr>
              <w:jc w:val="center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>累計</w:t>
            </w:r>
          </w:p>
        </w:tc>
        <w:tc>
          <w:tcPr>
            <w:tcW w:w="2052" w:type="dxa"/>
            <w:vAlign w:val="center"/>
          </w:tcPr>
          <w:p w14:paraId="17AEE463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>かすみがうら市選挙管理委員会委員長之印</w:t>
            </w:r>
          </w:p>
        </w:tc>
      </w:tr>
      <w:tr w:rsidR="009616FC" w:rsidRPr="00BF074C" w14:paraId="059E98B8" w14:textId="77777777" w:rsidTr="007C1AE3">
        <w:trPr>
          <w:trHeight w:val="1828"/>
        </w:trPr>
        <w:tc>
          <w:tcPr>
            <w:tcW w:w="1133" w:type="dxa"/>
          </w:tcPr>
          <w:p w14:paraId="5F752E90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1145" w:type="dxa"/>
          </w:tcPr>
          <w:p w14:paraId="2D8834A3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061" w:type="dxa"/>
          </w:tcPr>
          <w:p w14:paraId="5D582163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105" w:type="dxa"/>
          </w:tcPr>
          <w:p w14:paraId="1905BA72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052" w:type="dxa"/>
          </w:tcPr>
          <w:p w14:paraId="0BCE54F9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9616FC" w:rsidRPr="00BF074C" w14:paraId="4C16810E" w14:textId="77777777" w:rsidTr="007C1AE3">
        <w:trPr>
          <w:trHeight w:val="1828"/>
        </w:trPr>
        <w:tc>
          <w:tcPr>
            <w:tcW w:w="1133" w:type="dxa"/>
          </w:tcPr>
          <w:p w14:paraId="30559087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1145" w:type="dxa"/>
          </w:tcPr>
          <w:p w14:paraId="5D966209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061" w:type="dxa"/>
          </w:tcPr>
          <w:p w14:paraId="6D3BC8AF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105" w:type="dxa"/>
          </w:tcPr>
          <w:p w14:paraId="298EE47A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052" w:type="dxa"/>
          </w:tcPr>
          <w:p w14:paraId="69DFDC62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9616FC" w:rsidRPr="00BF074C" w14:paraId="6EBB67F6" w14:textId="77777777" w:rsidTr="007C1AE3">
        <w:trPr>
          <w:trHeight w:val="1828"/>
        </w:trPr>
        <w:tc>
          <w:tcPr>
            <w:tcW w:w="1133" w:type="dxa"/>
          </w:tcPr>
          <w:p w14:paraId="1661CDAE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1145" w:type="dxa"/>
          </w:tcPr>
          <w:p w14:paraId="411C4CA6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061" w:type="dxa"/>
          </w:tcPr>
          <w:p w14:paraId="75B55E3C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105" w:type="dxa"/>
          </w:tcPr>
          <w:p w14:paraId="49ED0D25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052" w:type="dxa"/>
          </w:tcPr>
          <w:p w14:paraId="261E2D45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9616FC" w:rsidRPr="00BF074C" w14:paraId="1CA0D14E" w14:textId="77777777" w:rsidTr="007C1AE3">
        <w:trPr>
          <w:trHeight w:val="1828"/>
        </w:trPr>
        <w:tc>
          <w:tcPr>
            <w:tcW w:w="1133" w:type="dxa"/>
          </w:tcPr>
          <w:p w14:paraId="2690358A" w14:textId="77777777" w:rsidR="009616FC" w:rsidRPr="00BF074C" w:rsidRDefault="009616FC">
            <w:pPr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1145" w:type="dxa"/>
          </w:tcPr>
          <w:p w14:paraId="0562BBA3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061" w:type="dxa"/>
          </w:tcPr>
          <w:p w14:paraId="37C52126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105" w:type="dxa"/>
          </w:tcPr>
          <w:p w14:paraId="20958CD8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052" w:type="dxa"/>
          </w:tcPr>
          <w:p w14:paraId="2448EC5F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7C1AE3" w:rsidRPr="00BF074C" w14:paraId="681310BE" w14:textId="77777777" w:rsidTr="007C1AE3">
        <w:trPr>
          <w:trHeight w:val="1828"/>
        </w:trPr>
        <w:tc>
          <w:tcPr>
            <w:tcW w:w="1133" w:type="dxa"/>
          </w:tcPr>
          <w:p w14:paraId="608A5A2D" w14:textId="77777777" w:rsidR="007C1AE3" w:rsidRPr="00BF074C" w:rsidRDefault="007C1AE3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14:paraId="36B25D12" w14:textId="77777777" w:rsidR="007C1AE3" w:rsidRPr="00BF074C" w:rsidRDefault="007C1A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14:paraId="73A94484" w14:textId="77777777" w:rsidR="007C1AE3" w:rsidRPr="00BF074C" w:rsidRDefault="007C1A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05" w:type="dxa"/>
          </w:tcPr>
          <w:p w14:paraId="3FB67902" w14:textId="77777777" w:rsidR="007C1AE3" w:rsidRPr="00BF074C" w:rsidRDefault="007C1A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052" w:type="dxa"/>
          </w:tcPr>
          <w:p w14:paraId="564D21B5" w14:textId="77777777" w:rsidR="007C1AE3" w:rsidRPr="00BF074C" w:rsidRDefault="007C1AE3">
            <w:pPr>
              <w:jc w:val="left"/>
              <w:rPr>
                <w:sz w:val="24"/>
                <w:szCs w:val="24"/>
              </w:rPr>
            </w:pPr>
          </w:p>
        </w:tc>
      </w:tr>
      <w:tr w:rsidR="007C1AE3" w:rsidRPr="00BF074C" w14:paraId="464A92FF" w14:textId="77777777" w:rsidTr="007C1AE3">
        <w:trPr>
          <w:trHeight w:val="1828"/>
        </w:trPr>
        <w:tc>
          <w:tcPr>
            <w:tcW w:w="1133" w:type="dxa"/>
          </w:tcPr>
          <w:p w14:paraId="3E7629C2" w14:textId="77777777" w:rsidR="007C1AE3" w:rsidRPr="00BF074C" w:rsidRDefault="007C1AE3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14:paraId="562CBE0F" w14:textId="77777777" w:rsidR="007C1AE3" w:rsidRPr="00BF074C" w:rsidRDefault="007C1A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14:paraId="0D842356" w14:textId="77777777" w:rsidR="007C1AE3" w:rsidRPr="00BF074C" w:rsidRDefault="007C1A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05" w:type="dxa"/>
          </w:tcPr>
          <w:p w14:paraId="214C6493" w14:textId="77777777" w:rsidR="007C1AE3" w:rsidRPr="00BF074C" w:rsidRDefault="007C1A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052" w:type="dxa"/>
          </w:tcPr>
          <w:p w14:paraId="0ABB1613" w14:textId="77777777" w:rsidR="007C1AE3" w:rsidRPr="00BF074C" w:rsidRDefault="007C1AE3">
            <w:pPr>
              <w:jc w:val="left"/>
              <w:rPr>
                <w:sz w:val="24"/>
                <w:szCs w:val="24"/>
              </w:rPr>
            </w:pPr>
          </w:p>
        </w:tc>
      </w:tr>
      <w:tr w:rsidR="009616FC" w:rsidRPr="00BF074C" w14:paraId="62DB5B0B" w14:textId="77777777" w:rsidTr="007C1AE3">
        <w:trPr>
          <w:trHeight w:val="537"/>
        </w:trPr>
        <w:tc>
          <w:tcPr>
            <w:tcW w:w="2278" w:type="dxa"/>
            <w:gridSpan w:val="2"/>
            <w:vAlign w:val="center"/>
          </w:tcPr>
          <w:p w14:paraId="35F60E0A" w14:textId="77777777" w:rsidR="009616FC" w:rsidRPr="00BF074C" w:rsidRDefault="009616FC">
            <w:pPr>
              <w:jc w:val="center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>計</w:t>
            </w:r>
          </w:p>
        </w:tc>
        <w:tc>
          <w:tcPr>
            <w:tcW w:w="2061" w:type="dxa"/>
            <w:vAlign w:val="center"/>
          </w:tcPr>
          <w:p w14:paraId="3B856176" w14:textId="77777777" w:rsidR="009616FC" w:rsidRPr="00BF074C" w:rsidRDefault="009616FC">
            <w:pPr>
              <w:jc w:val="righ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>枚</w:t>
            </w:r>
          </w:p>
        </w:tc>
        <w:tc>
          <w:tcPr>
            <w:tcW w:w="2105" w:type="dxa"/>
          </w:tcPr>
          <w:p w14:paraId="06F8BED1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2052" w:type="dxa"/>
          </w:tcPr>
          <w:p w14:paraId="0FBD0E54" w14:textId="77777777" w:rsidR="009616FC" w:rsidRPr="00BF074C" w:rsidRDefault="009616FC">
            <w:pPr>
              <w:jc w:val="left"/>
              <w:rPr>
                <w:sz w:val="24"/>
                <w:szCs w:val="24"/>
              </w:rPr>
            </w:pPr>
            <w:r w:rsidRPr="00BF074C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</w:tbl>
    <w:p w14:paraId="1440AD7C" w14:textId="77777777" w:rsidR="009616FC" w:rsidRPr="00BF074C" w:rsidRDefault="009616FC">
      <w:pPr>
        <w:rPr>
          <w:sz w:val="24"/>
          <w:szCs w:val="24"/>
        </w:rPr>
      </w:pPr>
    </w:p>
    <w:sectPr w:rsidR="009616FC" w:rsidRPr="00BF074C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DA50" w14:textId="77777777" w:rsidR="00F56BDC" w:rsidRDefault="00F56BDC" w:rsidP="00E76369">
      <w:r>
        <w:separator/>
      </w:r>
    </w:p>
  </w:endnote>
  <w:endnote w:type="continuationSeparator" w:id="0">
    <w:p w14:paraId="21FA4C66" w14:textId="77777777" w:rsidR="00F56BDC" w:rsidRDefault="00F56BDC" w:rsidP="00E7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1DE2D" w14:textId="77777777" w:rsidR="00F56BDC" w:rsidRDefault="00F56BDC" w:rsidP="00E76369">
      <w:r>
        <w:separator/>
      </w:r>
    </w:p>
  </w:footnote>
  <w:footnote w:type="continuationSeparator" w:id="0">
    <w:p w14:paraId="0F391B55" w14:textId="77777777" w:rsidR="00F56BDC" w:rsidRDefault="00F56BDC" w:rsidP="00E763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doNotCompress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6FC"/>
    <w:rsid w:val="006F4045"/>
    <w:rsid w:val="00704763"/>
    <w:rsid w:val="007609AB"/>
    <w:rsid w:val="007C1AE3"/>
    <w:rsid w:val="009616FC"/>
    <w:rsid w:val="00B6554C"/>
    <w:rsid w:val="00BE7B95"/>
    <w:rsid w:val="00BF074C"/>
    <w:rsid w:val="00C11ACF"/>
    <w:rsid w:val="00C50884"/>
    <w:rsid w:val="00DE32C4"/>
    <w:rsid w:val="00E3781D"/>
    <w:rsid w:val="00E76369"/>
    <w:rsid w:val="00F43134"/>
    <w:rsid w:val="00F5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B4BC9C6"/>
  <w14:defaultImageDpi w14:val="0"/>
  <w15:docId w15:val="{F8DAAAB8-D861-4036-961F-7D64E7E2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ujii\&#12487;&#12473;&#12463;&#12488;&#12483;&#12503;\Template\RB&#65293;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RB－EF</Template>
  <TotalTime>13</TotalTime>
  <Pages>2</Pages>
  <Words>125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様式第7号(第5条関係)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様式第7号(第5条関係)</dc:title>
  <dc:subject/>
  <dc:creator>(株)ぎょうせい</dc:creator>
  <cp:keywords/>
  <dc:description/>
  <cp:lastModifiedBy>栗股政一</cp:lastModifiedBy>
  <cp:revision>5</cp:revision>
  <cp:lastPrinted>2018-06-19T01:43:00Z</cp:lastPrinted>
  <dcterms:created xsi:type="dcterms:W3CDTF">2022-05-17T07:48:00Z</dcterms:created>
  <dcterms:modified xsi:type="dcterms:W3CDTF">2026-06-02T08:17:00Z</dcterms:modified>
</cp:coreProperties>
</file>